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96BAC" w:rsidR="00767239" w:rsidP="00767239" w:rsidRDefault="00767239" w14:paraId="6167425" w14:textId="6167425">
      <w:pPr>
        <w:overflowPunct w:val="false"/>
        <w:autoSpaceDE w:val="false"/>
        <w:autoSpaceDN w:val="false"/>
        <w:adjustRightInd w:val="false"/>
        <w:spacing w:after="0"/>
        <w:jc w:val="right"/>
        <w15:collapsed w:val="false"/>
        <w:rPr>
          <w:rFonts w:ascii="Arial" w:hAnsi="Arial" w:eastAsia="Times New Roman" w:cs="Arial"/>
          <w:szCs w:val="20"/>
          <w:lang w:eastAsia="hr-HR"/>
        </w:rPr>
      </w:pPr>
      <w:bookmarkStart w:name="_GoBack" w:id="0"/>
      <w:bookmarkEnd w:id="0"/>
      <w:r w:rsidRPr="00D96BAC">
        <w:rPr>
          <w:rFonts w:ascii="Arial" w:hAnsi="Arial" w:eastAsia="Times New Roman" w:cs="Arial"/>
          <w:szCs w:val="20"/>
          <w:lang w:eastAsia="hr-HR"/>
        </w:rPr>
        <w:t xml:space="preserve">Poslovni broj: </w:t>
      </w:r>
      <w:r w:rsidRPr="00D96BAC" w:rsidR="0020366C">
        <w:rPr>
          <w:rFonts w:ascii="Arial" w:hAnsi="Arial" w:eastAsia="Times New Roman" w:cs="Arial"/>
          <w:szCs w:val="20"/>
          <w:lang w:eastAsia="hr-HR"/>
        </w:rPr>
        <w:t>4</w:t>
      </w:r>
      <w:r w:rsidRPr="00D96BAC">
        <w:rPr>
          <w:rFonts w:ascii="Arial" w:hAnsi="Arial" w:eastAsia="Times New Roman" w:cs="Arial"/>
          <w:szCs w:val="20"/>
          <w:lang w:eastAsia="hr-HR"/>
        </w:rPr>
        <w:t xml:space="preserve"> St-</w:t>
      </w:r>
      <w:r w:rsidR="00363F21">
        <w:rPr>
          <w:rFonts w:ascii="Arial" w:hAnsi="Arial" w:eastAsia="Times New Roman" w:cs="Arial"/>
          <w:szCs w:val="20"/>
          <w:lang w:eastAsia="hr-HR"/>
        </w:rPr>
        <w:t>267</w:t>
      </w:r>
      <w:r w:rsidRPr="00D96BAC" w:rsidR="00F06F5E">
        <w:rPr>
          <w:rFonts w:ascii="Arial" w:hAnsi="Arial" w:eastAsia="Times New Roman" w:cs="Arial"/>
          <w:szCs w:val="20"/>
          <w:lang w:eastAsia="hr-HR"/>
        </w:rPr>
        <w:t>/202</w:t>
      </w:r>
      <w:r w:rsidR="006604C6">
        <w:rPr>
          <w:rFonts w:ascii="Arial" w:hAnsi="Arial" w:eastAsia="Times New Roman" w:cs="Arial"/>
          <w:szCs w:val="20"/>
          <w:lang w:eastAsia="hr-HR"/>
        </w:rPr>
        <w:t>2-</w:t>
      </w:r>
      <w:r w:rsidR="00363F21">
        <w:rPr>
          <w:rFonts w:ascii="Arial" w:hAnsi="Arial" w:eastAsia="Times New Roman" w:cs="Arial"/>
          <w:szCs w:val="20"/>
          <w:lang w:eastAsia="hr-HR"/>
        </w:rPr>
        <w:t>11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ascii="Arial" w:hAnsi="Arial" w:eastAsia="Times New Roman" w:cs="Arial"/>
          <w:szCs w:val="20"/>
          <w:lang w:eastAsia="hr-HR"/>
        </w:rPr>
      </w:pP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Z A P I S N I K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b/>
          <w:szCs w:val="20"/>
          <w:lang w:eastAsia="hr-HR"/>
        </w:rPr>
      </w:pPr>
    </w:p>
    <w:p w:rsidR="001F1A35" w:rsidP="00715B93" w:rsidRDefault="007672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sastavljen u Trgovačkom sudu u Bjelovaru</w:t>
      </w:r>
      <w:r w:rsidR="0078637C">
        <w:rPr>
          <w:rFonts w:ascii="Arial" w:hAnsi="Arial" w:eastAsia="Times New Roman" w:cs="Arial"/>
          <w:szCs w:val="20"/>
          <w:lang w:eastAsia="hr-HR"/>
        </w:rPr>
        <w:t xml:space="preserve"> </w:t>
      </w:r>
      <w:r w:rsidR="002002A6">
        <w:rPr>
          <w:rFonts w:ascii="Arial" w:hAnsi="Arial" w:eastAsia="Times New Roman" w:cs="Arial"/>
          <w:szCs w:val="20"/>
          <w:lang w:eastAsia="hr-HR"/>
        </w:rPr>
        <w:t>13. prosinca</w:t>
      </w:r>
      <w:r w:rsidRPr="00D96BAC" w:rsidR="00901534">
        <w:rPr>
          <w:rFonts w:ascii="Arial" w:hAnsi="Arial" w:eastAsia="Times New Roman" w:cs="Arial"/>
          <w:szCs w:val="20"/>
          <w:lang w:eastAsia="hr-HR"/>
        </w:rPr>
        <w:t xml:space="preserve"> 202</w:t>
      </w:r>
      <w:r w:rsidR="00694AE0">
        <w:rPr>
          <w:rFonts w:ascii="Arial" w:hAnsi="Arial" w:eastAsia="Times New Roman" w:cs="Arial"/>
          <w:szCs w:val="20"/>
          <w:lang w:eastAsia="hr-HR"/>
        </w:rPr>
        <w:t>2</w:t>
      </w:r>
      <w:r w:rsidRPr="00D96BAC" w:rsidR="00901534">
        <w:rPr>
          <w:rFonts w:ascii="Arial" w:hAnsi="Arial" w:eastAsia="Times New Roman" w:cs="Arial"/>
          <w:szCs w:val="20"/>
          <w:lang w:eastAsia="hr-HR"/>
        </w:rPr>
        <w:t>.</w:t>
      </w:r>
      <w:r w:rsidR="00326774">
        <w:rPr>
          <w:rFonts w:ascii="Arial" w:hAnsi="Arial" w:eastAsia="Times New Roman" w:cs="Arial"/>
          <w:szCs w:val="20"/>
          <w:lang w:eastAsia="hr-HR"/>
        </w:rPr>
        <w:t xml:space="preserve"> o ročištu radi očitovanja </w:t>
      </w:r>
      <w:r w:rsidRPr="00D96BAC">
        <w:rPr>
          <w:rFonts w:ascii="Arial" w:hAnsi="Arial" w:eastAsia="Times New Roman" w:cs="Arial"/>
          <w:szCs w:val="20"/>
          <w:lang w:eastAsia="hr-HR"/>
        </w:rPr>
        <w:t xml:space="preserve">o prijedlogu </w:t>
      </w:r>
      <w:r w:rsidR="00326774">
        <w:rPr>
          <w:rFonts w:ascii="Arial" w:hAnsi="Arial" w:eastAsia="Times New Roman" w:cs="Arial"/>
          <w:szCs w:val="20"/>
          <w:lang w:eastAsia="hr-HR"/>
        </w:rPr>
        <w:t>i rasprave o uvjetima za otvaranje</w:t>
      </w:r>
      <w:r w:rsidRPr="00D96BAC">
        <w:rPr>
          <w:rFonts w:ascii="Arial" w:hAnsi="Arial" w:eastAsia="Times New Roman" w:cs="Arial"/>
          <w:szCs w:val="20"/>
          <w:lang w:eastAsia="hr-HR"/>
        </w:rPr>
        <w:t xml:space="preserve"> stečajnog postupka nad dužnikom </w:t>
      </w:r>
      <w:r w:rsidR="002002A6">
        <w:rPr>
          <w:rFonts w:ascii="Arial" w:hAnsi="Arial" w:eastAsia="Times New Roman" w:cs="Arial"/>
          <w:szCs w:val="20"/>
          <w:lang w:eastAsia="hr-HR"/>
        </w:rPr>
        <w:t>MAROVIĆ j.d.o.o. Lipovo Brdo</w:t>
      </w:r>
    </w:p>
    <w:p w:rsidR="006B4211" w:rsidP="00767239" w:rsidRDefault="006B4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Nazočni od suda:</w:t>
      </w:r>
      <w:r w:rsidRPr="00D96BAC">
        <w:rPr>
          <w:rFonts w:ascii="Arial" w:hAnsi="Arial" w:eastAsia="Times New Roman" w:cs="Arial"/>
          <w:szCs w:val="20"/>
          <w:lang w:eastAsia="hr-HR"/>
        </w:rPr>
        <w:tab/>
      </w:r>
    </w:p>
    <w:p w:rsidRPr="00D96BAC" w:rsidR="00767239" w:rsidP="00767239" w:rsidRDefault="00901534">
      <w:pPr>
        <w:overflowPunct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Zlata Bašek Skrba</w:t>
      </w:r>
      <w:r w:rsidRPr="00D96BAC" w:rsidR="00767239">
        <w:rPr>
          <w:rFonts w:ascii="Arial" w:hAnsi="Arial" w:eastAsia="Times New Roman" w:cs="Arial"/>
          <w:szCs w:val="20"/>
          <w:lang w:eastAsia="hr-HR"/>
        </w:rPr>
        <w:t xml:space="preserve">, sutkinja 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 xml:space="preserve">                      </w:t>
      </w:r>
    </w:p>
    <w:p w:rsidRPr="00D96BAC" w:rsidR="00767239" w:rsidP="00767239" w:rsidRDefault="00694D44">
      <w:pPr>
        <w:overflowPunct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szCs w:val="20"/>
          <w:lang w:eastAsia="hr-HR"/>
        </w:rPr>
      </w:pPr>
      <w:r>
        <w:rPr>
          <w:rFonts w:ascii="Arial" w:hAnsi="Arial" w:eastAsia="Times New Roman" w:cs="Arial"/>
          <w:szCs w:val="20"/>
          <w:lang w:eastAsia="hr-HR"/>
        </w:rPr>
        <w:t>Suzana Sabljić</w:t>
      </w:r>
      <w:r w:rsidRPr="00D96BAC" w:rsidR="00767239">
        <w:rPr>
          <w:rFonts w:ascii="Arial" w:hAnsi="Arial" w:eastAsia="Times New Roman" w:cs="Arial"/>
          <w:szCs w:val="20"/>
          <w:lang w:eastAsia="hr-HR"/>
        </w:rPr>
        <w:t>, zapisničar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szCs w:val="20"/>
          <w:lang w:eastAsia="hr-HR"/>
        </w:rPr>
      </w:pPr>
    </w:p>
    <w:p w:rsidRPr="00D96BAC" w:rsidR="00767239" w:rsidP="00767239" w:rsidRDefault="00B76944">
      <w:pPr>
        <w:overflowPunct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 xml:space="preserve">Ročište je započelo u </w:t>
      </w:r>
      <w:r w:rsidR="00735287">
        <w:rPr>
          <w:rFonts w:ascii="Arial" w:hAnsi="Arial" w:eastAsia="Times New Roman" w:cs="Arial"/>
          <w:szCs w:val="20"/>
          <w:lang w:eastAsia="hr-HR"/>
        </w:rPr>
        <w:t>9,</w:t>
      </w:r>
      <w:r w:rsidR="002002A6">
        <w:rPr>
          <w:rFonts w:ascii="Arial" w:hAnsi="Arial" w:eastAsia="Times New Roman" w:cs="Arial"/>
          <w:szCs w:val="20"/>
          <w:lang w:eastAsia="hr-HR"/>
        </w:rPr>
        <w:t>00</w:t>
      </w:r>
      <w:r w:rsidRPr="00D96BAC" w:rsidR="00767239">
        <w:rPr>
          <w:rFonts w:ascii="Arial" w:hAnsi="Arial" w:eastAsia="Times New Roman" w:cs="Arial"/>
          <w:szCs w:val="20"/>
          <w:lang w:eastAsia="hr-HR"/>
        </w:rPr>
        <w:t xml:space="preserve"> sati.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szCs w:val="20"/>
          <w:lang w:eastAsia="hr-HR"/>
        </w:rPr>
      </w:pP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Stečajni sudac utvrđuje da su pristupili: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-za predlagatelja: nitko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-za dužnika:</w:t>
      </w:r>
      <w:r w:rsidR="00A53FDC">
        <w:rPr>
          <w:rFonts w:ascii="Arial" w:hAnsi="Arial" w:eastAsia="Times New Roman" w:cs="Arial"/>
          <w:szCs w:val="20"/>
          <w:lang w:eastAsia="hr-HR"/>
        </w:rPr>
        <w:t xml:space="preserve"> </w:t>
      </w:r>
      <w:r w:rsidR="00446E1F">
        <w:rPr>
          <w:rFonts w:ascii="Arial" w:hAnsi="Arial" w:eastAsia="Times New Roman" w:cs="Arial"/>
          <w:szCs w:val="20"/>
          <w:lang w:eastAsia="hr-HR"/>
        </w:rPr>
        <w:t>nitko</w:t>
      </w:r>
    </w:p>
    <w:p w:rsidR="00EE6A9E" w:rsidP="00767239" w:rsidRDefault="00EE6A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ab/>
      </w:r>
    </w:p>
    <w:p w:rsidR="00162A1E" w:rsidP="008C1A17" w:rsidRDefault="00C025E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ascii="Arial" w:hAnsi="Arial" w:eastAsia="Times New Roman" w:cs="Arial"/>
          <w:szCs w:val="20"/>
          <w:lang w:eastAsia="hr-HR"/>
        </w:rPr>
      </w:pPr>
      <w:r w:rsidRPr="000F376A">
        <w:rPr>
          <w:rFonts w:ascii="Arial" w:hAnsi="Arial" w:eastAsia="Times New Roman" w:cs="Arial"/>
          <w:szCs w:val="20"/>
          <w:lang w:eastAsia="hr-HR"/>
        </w:rPr>
        <w:t xml:space="preserve">Utvrđuje se da je podneskom od </w:t>
      </w:r>
      <w:r w:rsidR="002002A6">
        <w:rPr>
          <w:rFonts w:ascii="Arial" w:hAnsi="Arial" w:eastAsia="Times New Roman" w:cs="Arial"/>
          <w:szCs w:val="20"/>
          <w:lang w:eastAsia="hr-HR"/>
        </w:rPr>
        <w:t>15. studenoga</w:t>
      </w:r>
      <w:r w:rsidR="0078637C">
        <w:rPr>
          <w:rFonts w:ascii="Arial" w:hAnsi="Arial" w:eastAsia="Times New Roman" w:cs="Arial"/>
          <w:szCs w:val="20"/>
          <w:lang w:eastAsia="hr-HR"/>
        </w:rPr>
        <w:t xml:space="preserve"> </w:t>
      </w:r>
      <w:r w:rsidR="006B4211">
        <w:rPr>
          <w:rFonts w:ascii="Arial" w:hAnsi="Arial" w:eastAsia="Times New Roman" w:cs="Arial"/>
          <w:szCs w:val="20"/>
          <w:lang w:eastAsia="hr-HR"/>
        </w:rPr>
        <w:t>2022.</w:t>
      </w:r>
      <w:r w:rsidRPr="000F376A">
        <w:rPr>
          <w:rFonts w:ascii="Arial" w:hAnsi="Arial" w:eastAsia="Times New Roman" w:cs="Arial"/>
          <w:szCs w:val="20"/>
          <w:lang w:eastAsia="hr-HR"/>
        </w:rPr>
        <w:t xml:space="preserve"> </w:t>
      </w:r>
      <w:r w:rsidR="003B4978">
        <w:rPr>
          <w:rFonts w:ascii="Arial" w:hAnsi="Arial" w:eastAsia="Times New Roman" w:cs="Arial"/>
          <w:szCs w:val="20"/>
          <w:lang w:eastAsia="hr-HR"/>
        </w:rPr>
        <w:t xml:space="preserve">Financijska agencija </w:t>
      </w:r>
      <w:r w:rsidRPr="000F376A">
        <w:rPr>
          <w:rFonts w:ascii="Arial" w:hAnsi="Arial" w:eastAsia="Times New Roman" w:cs="Arial"/>
          <w:szCs w:val="20"/>
          <w:lang w:eastAsia="hr-HR"/>
        </w:rPr>
        <w:t xml:space="preserve">ispričala nedolazak na ročište te navela da ostaje kod navoda iz prijedloga </w:t>
      </w:r>
      <w:r w:rsidR="002002A6">
        <w:rPr>
          <w:rFonts w:ascii="Arial" w:hAnsi="Arial" w:eastAsia="Times New Roman" w:cs="Arial"/>
          <w:szCs w:val="20"/>
          <w:lang w:eastAsia="hr-HR"/>
        </w:rPr>
        <w:t>za otvaranje stečajnog postupka.</w:t>
      </w:r>
    </w:p>
    <w:p w:rsidRPr="00D96BAC" w:rsidR="00FF596B" w:rsidP="00767239" w:rsidRDefault="00FF5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</w:p>
    <w:p w:rsidR="004C7F30" w:rsidP="004F03EA" w:rsidRDefault="004C7F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Utvrđuje s</w:t>
      </w:r>
      <w:r w:rsidR="004F03EA">
        <w:rPr>
          <w:rFonts w:ascii="Arial" w:hAnsi="Arial" w:eastAsia="Times New Roman" w:cs="Arial"/>
          <w:szCs w:val="20"/>
          <w:lang w:eastAsia="hr-HR"/>
        </w:rPr>
        <w:t xml:space="preserve">e da zakonski zastupnik dužnika </w:t>
      </w:r>
      <w:r w:rsidR="002002A6">
        <w:rPr>
          <w:rFonts w:ascii="Arial" w:hAnsi="Arial" w:eastAsia="Times New Roman" w:cs="Arial"/>
          <w:szCs w:val="20"/>
          <w:lang w:eastAsia="hr-HR"/>
        </w:rPr>
        <w:t>Miro Marović</w:t>
      </w:r>
      <w:r w:rsidR="003F5F1B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0F376A">
        <w:rPr>
          <w:rFonts w:ascii="Arial" w:hAnsi="Arial" w:eastAsia="Times New Roman" w:cs="Arial"/>
          <w:szCs w:val="20"/>
          <w:lang w:eastAsia="hr-HR"/>
        </w:rPr>
        <w:t xml:space="preserve">nije sukladno rješenju </w:t>
      </w:r>
      <w:r>
        <w:rPr>
          <w:rFonts w:ascii="Arial" w:hAnsi="Arial" w:eastAsia="Times New Roman" w:cs="Arial"/>
          <w:szCs w:val="20"/>
          <w:lang w:eastAsia="hr-HR"/>
        </w:rPr>
        <w:t>suda dostavi</w:t>
      </w:r>
      <w:r w:rsidR="002C21C1">
        <w:rPr>
          <w:rFonts w:ascii="Arial" w:hAnsi="Arial" w:eastAsia="Times New Roman" w:cs="Arial"/>
          <w:szCs w:val="20"/>
          <w:lang w:eastAsia="hr-HR"/>
        </w:rPr>
        <w:t>o</w:t>
      </w:r>
      <w:r w:rsidRPr="000F376A">
        <w:rPr>
          <w:rFonts w:ascii="Arial" w:hAnsi="Arial" w:eastAsia="Times New Roman" w:cs="Arial"/>
          <w:szCs w:val="20"/>
          <w:lang w:eastAsia="hr-HR"/>
        </w:rPr>
        <w:t xml:space="preserve"> pisano izvješće o financijsko-gospodarskom s</w:t>
      </w:r>
      <w:r>
        <w:rPr>
          <w:rFonts w:ascii="Arial" w:hAnsi="Arial" w:eastAsia="Times New Roman" w:cs="Arial"/>
          <w:szCs w:val="20"/>
          <w:lang w:eastAsia="hr-HR"/>
        </w:rPr>
        <w:t>tanju dužnika, u kojem je trebao</w:t>
      </w:r>
      <w:r w:rsidRPr="000F376A">
        <w:rPr>
          <w:rFonts w:ascii="Arial" w:hAnsi="Arial" w:eastAsia="Times New Roman" w:cs="Arial"/>
          <w:szCs w:val="20"/>
          <w:lang w:eastAsia="hr-HR"/>
        </w:rPr>
        <w:t xml:space="preserve">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ascii="Arial" w:hAnsi="Arial" w:eastAsia="Times New Roman" w:cs="Arial"/>
          <w:szCs w:val="20"/>
          <w:lang w:eastAsia="hr-HR"/>
        </w:rPr>
      </w:pPr>
    </w:p>
    <w:p w:rsidRPr="00D96BAC" w:rsidR="00767239" w:rsidP="00DC35E3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ab/>
        <w:t>Sud donosi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rješenje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</w:p>
    <w:p w:rsidRPr="00D96BAC" w:rsidR="009A5281" w:rsidP="009A5281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ab/>
      </w:r>
      <w:r w:rsidRPr="00D96BAC" w:rsidR="00531E9B">
        <w:rPr>
          <w:rFonts w:ascii="Arial" w:hAnsi="Arial" w:eastAsia="Times New Roman" w:cs="Arial"/>
          <w:szCs w:val="20"/>
          <w:lang w:eastAsia="hr-HR"/>
        </w:rPr>
        <w:t>Daljnja odluka biti će donijeta pisanim putem.</w:t>
      </w: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</w:p>
    <w:p w:rsidRPr="00D96BAC" w:rsidR="00767239" w:rsidP="00767239" w:rsidRDefault="007672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ab/>
        <w:t>Dovršeno u</w:t>
      </w:r>
      <w:r w:rsidR="00CE7376">
        <w:rPr>
          <w:rFonts w:ascii="Arial" w:hAnsi="Arial" w:eastAsia="Times New Roman" w:cs="Arial"/>
          <w:szCs w:val="20"/>
          <w:lang w:eastAsia="hr-HR"/>
        </w:rPr>
        <w:t xml:space="preserve"> </w:t>
      </w:r>
      <w:r w:rsidR="004B34ED">
        <w:rPr>
          <w:rFonts w:ascii="Arial" w:hAnsi="Arial" w:eastAsia="Times New Roman" w:cs="Arial"/>
          <w:szCs w:val="20"/>
          <w:lang w:eastAsia="hr-HR"/>
        </w:rPr>
        <w:t>9,03 sati.</w:t>
      </w:r>
    </w:p>
    <w:p w:rsidR="00AB5A80" w:rsidP="00DC35E3" w:rsidRDefault="00AB5A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</w:p>
    <w:p w:rsidRPr="00D96BAC" w:rsidR="00B4229A" w:rsidP="00247278" w:rsidRDefault="00B422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Sutkinja</w:t>
      </w:r>
    </w:p>
    <w:p w:rsidRPr="00D96BAC" w:rsidR="00B4229A" w:rsidP="00247278" w:rsidRDefault="00B422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</w:p>
    <w:p w:rsidRPr="00D96BAC" w:rsidR="00B4229A" w:rsidP="00247278" w:rsidRDefault="00B422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</w:p>
    <w:p w:rsidR="00B4229A" w:rsidP="00247278" w:rsidRDefault="00B422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ascii="Arial" w:hAnsi="Arial" w:eastAsia="Times New Roman" w:cs="Arial"/>
          <w:szCs w:val="20"/>
          <w:lang w:eastAsia="hr-HR"/>
        </w:rPr>
      </w:pPr>
      <w:r w:rsidRPr="00D96BAC">
        <w:rPr>
          <w:rFonts w:ascii="Arial" w:hAnsi="Arial" w:eastAsia="Times New Roman" w:cs="Arial"/>
          <w:szCs w:val="20"/>
          <w:lang w:eastAsia="hr-HR"/>
        </w:rPr>
        <w:t>Zapisničar</w:t>
      </w:r>
    </w:p>
    <w:sectPr w:rsidR="00B42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39"/>
    <w:rsid w:val="00025E3B"/>
    <w:rsid w:val="00073C0E"/>
    <w:rsid w:val="00074CD6"/>
    <w:rsid w:val="0007759B"/>
    <w:rsid w:val="000A1DED"/>
    <w:rsid w:val="000B53E9"/>
    <w:rsid w:val="000C20B5"/>
    <w:rsid w:val="000C54F1"/>
    <w:rsid w:val="00154919"/>
    <w:rsid w:val="00157933"/>
    <w:rsid w:val="00162A1E"/>
    <w:rsid w:val="001A6617"/>
    <w:rsid w:val="001B0478"/>
    <w:rsid w:val="001B2269"/>
    <w:rsid w:val="001F1A35"/>
    <w:rsid w:val="001F6E46"/>
    <w:rsid w:val="002002A6"/>
    <w:rsid w:val="0020366C"/>
    <w:rsid w:val="00247278"/>
    <w:rsid w:val="00260CC0"/>
    <w:rsid w:val="00266CA4"/>
    <w:rsid w:val="0028201D"/>
    <w:rsid w:val="002A790F"/>
    <w:rsid w:val="002B4E28"/>
    <w:rsid w:val="002C21C1"/>
    <w:rsid w:val="002D70E2"/>
    <w:rsid w:val="00314442"/>
    <w:rsid w:val="00326774"/>
    <w:rsid w:val="00335294"/>
    <w:rsid w:val="00336B12"/>
    <w:rsid w:val="00354FCB"/>
    <w:rsid w:val="00363F21"/>
    <w:rsid w:val="00371AED"/>
    <w:rsid w:val="00390648"/>
    <w:rsid w:val="003A34D4"/>
    <w:rsid w:val="003B4978"/>
    <w:rsid w:val="003B7E47"/>
    <w:rsid w:val="003C00B7"/>
    <w:rsid w:val="003F5F1B"/>
    <w:rsid w:val="004043E1"/>
    <w:rsid w:val="00405BA8"/>
    <w:rsid w:val="004457C1"/>
    <w:rsid w:val="00446E1F"/>
    <w:rsid w:val="004651B7"/>
    <w:rsid w:val="00474B3C"/>
    <w:rsid w:val="00487AD4"/>
    <w:rsid w:val="004A2651"/>
    <w:rsid w:val="004A31E9"/>
    <w:rsid w:val="004B34ED"/>
    <w:rsid w:val="004C2268"/>
    <w:rsid w:val="004C578D"/>
    <w:rsid w:val="004C7F30"/>
    <w:rsid w:val="004F03EA"/>
    <w:rsid w:val="004F0A5A"/>
    <w:rsid w:val="004F29CC"/>
    <w:rsid w:val="00505BA9"/>
    <w:rsid w:val="00531E9B"/>
    <w:rsid w:val="00544F1F"/>
    <w:rsid w:val="005B398E"/>
    <w:rsid w:val="005D2A03"/>
    <w:rsid w:val="00601D39"/>
    <w:rsid w:val="00604A79"/>
    <w:rsid w:val="00626EEE"/>
    <w:rsid w:val="006604C6"/>
    <w:rsid w:val="006905D4"/>
    <w:rsid w:val="00694AE0"/>
    <w:rsid w:val="00694D44"/>
    <w:rsid w:val="006B4211"/>
    <w:rsid w:val="006C24BB"/>
    <w:rsid w:val="007007A7"/>
    <w:rsid w:val="00715B93"/>
    <w:rsid w:val="0073430F"/>
    <w:rsid w:val="00735287"/>
    <w:rsid w:val="007524AE"/>
    <w:rsid w:val="00765B53"/>
    <w:rsid w:val="00767239"/>
    <w:rsid w:val="00777225"/>
    <w:rsid w:val="0078637C"/>
    <w:rsid w:val="007D564F"/>
    <w:rsid w:val="007E4FE4"/>
    <w:rsid w:val="00834ADD"/>
    <w:rsid w:val="00884429"/>
    <w:rsid w:val="008945F4"/>
    <w:rsid w:val="008C0094"/>
    <w:rsid w:val="008C1A17"/>
    <w:rsid w:val="008D7237"/>
    <w:rsid w:val="008E0F69"/>
    <w:rsid w:val="008F2C67"/>
    <w:rsid w:val="00901534"/>
    <w:rsid w:val="009158DF"/>
    <w:rsid w:val="00930274"/>
    <w:rsid w:val="0093146D"/>
    <w:rsid w:val="00946384"/>
    <w:rsid w:val="009530C5"/>
    <w:rsid w:val="009A5281"/>
    <w:rsid w:val="009B6294"/>
    <w:rsid w:val="009B6DEC"/>
    <w:rsid w:val="00A0257F"/>
    <w:rsid w:val="00A047F2"/>
    <w:rsid w:val="00A26E4F"/>
    <w:rsid w:val="00A53FDC"/>
    <w:rsid w:val="00A62C75"/>
    <w:rsid w:val="00AB5A80"/>
    <w:rsid w:val="00AE12C2"/>
    <w:rsid w:val="00AE439E"/>
    <w:rsid w:val="00AE474B"/>
    <w:rsid w:val="00B030F4"/>
    <w:rsid w:val="00B30914"/>
    <w:rsid w:val="00B378F3"/>
    <w:rsid w:val="00B4229A"/>
    <w:rsid w:val="00B76944"/>
    <w:rsid w:val="00B76ABE"/>
    <w:rsid w:val="00B90F21"/>
    <w:rsid w:val="00BD687F"/>
    <w:rsid w:val="00C025E3"/>
    <w:rsid w:val="00CE7376"/>
    <w:rsid w:val="00D03BAF"/>
    <w:rsid w:val="00D96BAC"/>
    <w:rsid w:val="00DA0A4B"/>
    <w:rsid w:val="00DB0D74"/>
    <w:rsid w:val="00DC35E3"/>
    <w:rsid w:val="00DC4551"/>
    <w:rsid w:val="00DC688A"/>
    <w:rsid w:val="00DD3567"/>
    <w:rsid w:val="00E408DA"/>
    <w:rsid w:val="00E56217"/>
    <w:rsid w:val="00ED4AB1"/>
    <w:rsid w:val="00EE6A9E"/>
    <w:rsid w:val="00F06F5E"/>
    <w:rsid w:val="00F76532"/>
    <w:rsid w:val="00F92710"/>
    <w:rsid w:val="00FA6015"/>
    <w:rsid w:val="00FC1636"/>
    <w:rsid w:val="00FE3429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7239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etniodjeljak" w:customStyle="true">
    <w:name w:val="Početni_odjeljak"/>
    <w:basedOn w:val="Normal"/>
    <w:next w:val="Normal"/>
    <w:qFormat/>
    <w:rsid w:val="00767239"/>
    <w:pPr>
      <w:spacing w:before="480"/>
      <w:jc w:val="both"/>
    </w:pPr>
    <w:rPr>
      <w:rFonts w:eastAsia="Times New Roman"/>
      <w:noProof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00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0094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C0094"/>
    <w:rPr>
      <w:rFonts w:ascii="Arial" w:hAnsi="Arial" w:eastAsia="Times New Roman" w:cs="Arial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C0094"/>
    <w:rPr>
      <w:rFonts w:ascii="Arial" w:hAnsi="Arial" w:eastAsia="Times New Roman" w:cs="Arial"/>
      <w:sz w:val="24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C0094"/>
    <w:rPr>
      <w:rFonts w:ascii="Arial" w:hAnsi="Arial" w:eastAsia="Times New Roman" w:cs="Arial"/>
      <w:sz w:val="24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72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etniodjeljak" w:type="paragraph">
    <w:name w:val="Početni_odjeljak"/>
    <w:basedOn w:val="Normal"/>
    <w:next w:val="Normal"/>
    <w:qFormat/>
    <w:rsid w:val="00767239"/>
    <w:pPr>
      <w:spacing w:before="480"/>
      <w:jc w:val="both"/>
    </w:pPr>
    <w:rPr>
      <w:rFonts w:eastAsia="Times New Roman"/>
      <w:noProof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09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0094"/>
    <w:rPr>
      <w:rFonts w:ascii="Arial" w:cs="Arial" w:eastAsia="Times New Roman" w:hAnsi="Arial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0094"/>
    <w:rPr>
      <w:rFonts w:ascii="Arial" w:cs="Arial" w:eastAsia="Times New Roman" w:hAnsi="Arial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0094"/>
    <w:rPr>
      <w:rFonts w:ascii="Arial" w:cs="Arial" w:eastAsia="Times New Roman" w:hAnsi="Arial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849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13. prosinca 2022.</izvorni_sadrzaj>
    <derivirana_varijabla naziv="DomainObject.StvarniPocetakDatum_1">13. prosinca 2022.</derivirana_varijabla>
  </DomainObject.StvarniPocetakDatum>
  <DomainObject.StvarniZavrsetakDatum>
    <izvorni_sadrzaj>13. prosinca 2022.</izvorni_sadrzaj>
    <derivirana_varijabla naziv="DomainObject.StvarniZavrsetakDatum_1">13. prosinca 2022.</derivirana_varijabla>
  </DomainObject.StvarniZavrsetakDatum>
  <DomainObject.PlaniraniZavrsetakDatum>
    <izvorni_sadrzaj>13. prosinca 2022.</izvorni_sadrzaj>
    <derivirana_varijabla naziv="DomainObject.PlaniraniZavrsetakDatum_1">13. prosinca 2022.</derivirana_varijabla>
  </DomainObject.PlaniraniZavrsetakDatum>
  <DomainObject.PlaniraniPocetakDatum>
    <izvorni_sadrzaj>13. prosinca 2022.</izvorni_sadrzaj>
    <derivirana_varijabla naziv="DomainObject.PlaniraniPocetakDatum_1">13. prosinca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09:03</izvorni_sadrzaj>
    <derivirana_varijabla naziv="DomainObject.StvarniZavrsetakVrijeme_1">09:03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13. prosinca 2022.</izvorni_sadrzaj>
    <derivirana_varijabla naziv="DomainObject.Zapisnik.DatumKreiranja_1">13.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St-267/2022-12</izvorni_sadrzaj>
    <derivirana_varijabla naziv="DomainObject.Zapisnik.Oznaka_1">St-267/2022-12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2022.</izvorni_sadrzaj>
    <derivirana_varijabla naziv="DomainObject.Predmet.DatumIzradeOptuznogAkta_1">23. kolovoza 2022.</derivirana_varijabla>
  </DomainObject.Predmet.DatumIzradeOptuznogAkta>
  <DomainObject.Predmet.DatumIzradeOptuznogAktaFormated>
    <izvorni_sadrzaj>23.8.2022.</izvorni_sadrzaj>
    <derivirana_varijabla naziv="DomainObject.Predmet.DatumIzradeOptuznogAktaFormated_1">23.8.2022.</derivirana_varijabla>
  </DomainObject.Predmet.DatumIzradeOptuznogAktaFormated>
  <DomainObject.Predmet.DatumOsnivanja>
    <izvorni_sadrzaj>24. kolovoza 2022.</izvorni_sadrzaj>
    <derivirana_varijabla naziv="DomainObject.Predmet.DatumOsnivanja_1">24.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2022.</izvorni_sadrzaj>
    <derivirana_varijabla naziv="DomainObject.Predmet.DatumPrimitkaOptuznogAkta_1">23.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St-267/2022</izvorni_sadrzaj>
    <derivirana_varijabla naziv="DomainObject.Predmet.OznakaBroj_1">St-267/2022</derivirana_varijabla>
  </DomainObject.Predmet.OznakaBroj>
  <DomainObject.Predmet.OznakaBrojOptuznogAkta>
    <izvorni_sadrzaj>04-06-22-4176</izvorni_sadrzaj>
    <derivirana_varijabla naziv="DomainObject.Predmet.OznakaBrojOptuznogAkta_1">04-06-22-4176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MAROVIĆ jednostavno društvo s ograničenom odgovornošću za usluge, trgovinu i proizvodnju</izvorni_sadrzaj>
    <derivirana_varijabla naziv="DomainObject.Predmet.ProtustrankaFormated_1">  MAROVIĆ jednostavno društvo s ograničenom odgovornošću za usluge, trgovinu i proizvodnju</derivirana_varijabla>
  </DomainObject.Predmet.ProtustrankaFormated>
  <DomainObject.Predmet.ProtustrankaFormatedOIB>
    <izvorni_sadrzaj>  MAROVIĆ jednostavno društvo s ograničenom odgovornošću za usluge, trgovinu i proizvodnju, OIB 21643107646</izvorni_sadrzaj>
    <derivirana_varijabla naziv="DomainObject.Predmet.ProtustrankaFormatedOIB_1">  MAROVIĆ jednostavno društvo s ograničenom odgovornošću za usluge, trgovinu i proizvodnju, OIB 21643107646</derivirana_varijabla>
  </DomainObject.Predmet.ProtustrankaFormatedOIB>
  <DomainObject.Predmet.ProtustrankaFormatedWithAdress>
    <izvorni_sadrzaj> MAROVIĆ jednostavno društvo s ograničenom odgovornošću za usluge, trgovinu i proizvodnju, Lipovo Brdo 4, 43000 Lipovo Brdo</izvorni_sadrzaj>
    <derivirana_varijabla naziv="DomainObject.Predmet.ProtustrankaFormatedWithAdress_1"> MAROVIĆ jednostavno društvo s ograničenom odgovornošću za usluge, trgovinu i proizvodnju, Lipovo Brdo 4, 43000 Lipovo Brdo</derivirana_varijabla>
  </DomainObject.Predmet.ProtustrankaFormatedWithAdress>
  <DomainObject.Predmet.ProtustrankaFormatedWithAdressOIB>
    <izvorni_sadrzaj> MAROVIĆ jednostavno društvo s ograničenom odgovornošću za usluge, trgovinu i proizvodnju, OIB 21643107646, Lipovo Brdo 4, 43000 Lipovo Brdo</izvorni_sadrzaj>
    <derivirana_varijabla naziv="DomainObject.Predmet.ProtustrankaFormatedWithAdressOIB_1"> MAROVIĆ jednostavno društvo s ograničenom odgovornošću za usluge, trgovinu i proizvodnju, OIB 21643107646, Lipovo Brdo 4, 43000 Lipovo Brdo</derivirana_varijabla>
  </DomainObject.Predmet.ProtustrankaFormatedWithAdressOIB>
  <DomainObject.Predmet.ProtustrankaWithAdress>
    <izvorni_sadrzaj>MAROVIĆ jednostavno društvo s ograničenom odgovornošću za usluge, trgovinu i proizvodnju Lipovo Brdo 4, 43000 Lipovo Brdo</izvorni_sadrzaj>
    <derivirana_varijabla naziv="DomainObject.Predmet.ProtustrankaWithAdress_1">MAROVIĆ jednostavno društvo s ograničenom odgovornošću za usluge, trgovinu i proizvodnju Lipovo Brdo 4, 43000 Lipovo Brdo</derivirana_varijabla>
  </DomainObject.Predmet.ProtustrankaWithAdress>
  <DomainObject.Predmet.ProtustrankaWithAdressOIB>
    <izvorni_sadrzaj>MAROVIĆ jednostavno društvo s ograničenom odgovornošću za usluge, trgovinu i proizvodnju, OIB 21643107646, Lipovo Brdo 4, 43000 Lipovo Brdo</izvorni_sadrzaj>
    <derivirana_varijabla naziv="DomainObject.Predmet.ProtustrankaWithAdressOIB_1">MAROVIĆ jednostavno društvo s ograničenom odgovornošću za usluge, trgovinu i proizvodnju, OIB 21643107646, Lipovo Brdo 4, 43000 Lipovo Brdo</derivirana_varijabla>
  </DomainObject.Predmet.ProtustrankaWithAdressOIB>
  <DomainObject.Predmet.ProtustrankaNazivFormated>
    <izvorni_sadrzaj>MAROVIĆ jednostavno društvo s ograničenom odgovornošću za usluge, trgovinu i proizvodnju</izvorni_sadrzaj>
    <derivirana_varijabla naziv="DomainObject.Predmet.ProtustrankaNazivFormated_1">MAROVIĆ jednostavno društvo s ograničenom odgovornošću za usluge, trgovinu i proizvodnju</derivirana_varijabla>
  </DomainObject.Predmet.ProtustrankaNazivFormated>
  <DomainObject.Predmet.ProtustrankaNazivFormatedOIB>
    <izvorni_sadrzaj>MAROVIĆ jednostavno društvo s ograničenom odgovornošću za usluge, trgovinu i proizvodnju, OIB 21643107646</izvorni_sadrzaj>
    <derivirana_varijabla naziv="DomainObject.Predmet.ProtustrankaNazivFormatedOIB_1">MAROVIĆ jednostavno društvo s ograničenom odgovornošću za usluge, trgovinu i proizvodnju, OIB 21643107646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Zlata Bašek Skrba</izvorni_sadrzaj>
    <derivirana_varijabla naziv="DomainObject.Predmet.Referada.Sudac_1">Zlata Bašek Skrba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MAROVIĆ jednostavno društvo s ograničenom odgovornošću za usluge, trgovinu i proizvodnju</item>
    </izvorni_sadrzaj>
    <derivirana_varijabla naziv="DomainObject.Predmet.ProtuStrankaListFormated_1">
      <item>MAROVIĆ jednostavno društvo s ograničenom odgovornošću za usluge, trgovinu i proizvodnju</item>
    </derivirana_varijabla>
  </DomainObject.Predmet.ProtuStrankaListFormated>
  <DomainObject.Predmet.ProtuStrankaListFormatedOIB>
    <izvorni_sadrzaj>
      <item>MAROVIĆ jednostavno društvo s ograničenom odgovornošću za usluge, trgovinu i proizvodnju, OIB 21643107646</item>
    </izvorni_sadrzaj>
    <derivirana_varijabla naziv="DomainObject.Predmet.ProtuStrankaListFormatedOIB_1">
      <item>MAROVIĆ jednostavno društvo s ograničenom odgovornošću za usluge, trgovinu i proizvodnju, OIB 21643107646</item>
    </derivirana_varijabla>
  </DomainObject.Predmet.ProtuStrankaListFormatedOIB>
  <DomainObject.Predmet.ProtuStrankaListFormatedWithAdress>
    <izvorni_sadrzaj>
      <item>MAROVIĆ jednostavno društvo s ograničenom odgovornošću za usluge, trgovinu i proizvodnju, Lipovo Brdo 4, 43000 Lipovo Brdo</item>
    </izvorni_sadrzaj>
    <derivirana_varijabla naziv="DomainObject.Predmet.ProtuStrankaListFormatedWithAdress_1">
      <item>MAROVIĆ jednostavno društvo s ograničenom odgovornošću za usluge, trgovinu i proizvodnju, Lipovo Brdo 4, 43000 Lipovo Brdo</item>
    </derivirana_varijabla>
  </DomainObject.Predmet.ProtuStrankaListFormatedWithAdress>
  <DomainObject.Predmet.ProtuStrankaListFormatedWithAdressOIB>
    <izvorni_sadrzaj>
      <item>MAROVIĆ jednostavno društvo s ograničenom odgovornošću za usluge, trgovinu i proizvodnju, OIB 21643107646, Lipovo Brdo 4, 43000 Lipovo Brdo</item>
    </izvorni_sadrzaj>
    <derivirana_varijabla naziv="DomainObject.Predmet.ProtuStrankaListFormatedWithAdressOIB_1">
      <item>MAROVIĆ jednostavno društvo s ograničenom odgovornošću za usluge, trgovinu i proizvodnju, OIB 21643107646, Lipovo Brdo 4, 43000 Lipovo Brdo</item>
    </derivirana_varijabla>
  </DomainObject.Predmet.ProtuStrankaListFormatedWithAdressOIB>
  <DomainObject.Predmet.ProtuStrankaListNazivFormated>
    <izvorni_sadrzaj>
      <item>MAROVIĆ jednostavno društvo s ograničenom odgovornošću za usluge, trgovinu i proizvodnju</item>
    </izvorni_sadrzaj>
    <derivirana_varijabla naziv="DomainObject.Predmet.ProtuStrankaListNazivFormated_1">
      <item>MAROVIĆ jednostavno društvo s ograničenom odgovornošću za usluge, trgovinu i proizvodnju</item>
    </derivirana_varijabla>
  </DomainObject.Predmet.ProtuStrankaListNazivFormated>
  <DomainObject.Predmet.ProtuStrankaListNazivFormatedOIB>
    <izvorni_sadrzaj>
      <item>MAROVIĆ jednostavno društvo s ograničenom odgovornošću za usluge, trgovinu i proizvodnju, OIB 21643107646</item>
    </izvorni_sadrzaj>
    <derivirana_varijabla naziv="DomainObject.Predmet.ProtuStrankaListNazivFormatedOIB_1">
      <item>MAROVIĆ jednostavno društvo s ograničenom odgovornošću za usluge, trgovinu i proizvodnju, OIB 21643107646</item>
    </derivirana_varijabla>
  </DomainObject.Predmet.ProtuStrankaListNazivFormatedOIB>
  <DomainObject.Predmet.OstaliListFormated>
    <izvorni_sadrzaj>
      <item>MIRO MAROVIĆ</item>
    </izvorni_sadrzaj>
    <derivirana_varijabla naziv="DomainObject.Predmet.OstaliListFormated_1">
      <item>MIRO MAROVIĆ</item>
    </derivirana_varijabla>
  </DomainObject.Predmet.OstaliListFormated>
  <DomainObject.Predmet.OstaliListFormatedOIB>
    <izvorni_sadrzaj>
      <item>MIRO MAROVIĆ, OIB 78264532011</item>
    </izvorni_sadrzaj>
    <derivirana_varijabla naziv="DomainObject.Predmet.OstaliListFormatedOIB_1">
      <item>MIRO MAROVIĆ, OIB 78264532011</item>
    </derivirana_varijabla>
  </DomainObject.Predmet.OstaliListFormatedOIB>
  <DomainObject.Predmet.OstaliListFormatedWithAdress>
    <izvorni_sadrzaj>
      <item>MIRO MAROVIĆ, Lipovo Brdo 4, 43000 Lipovo Brdo</item>
    </izvorni_sadrzaj>
    <derivirana_varijabla naziv="DomainObject.Predmet.OstaliListFormatedWithAdress_1">
      <item>MIRO MAROVIĆ, Lipovo Brdo 4, 43000 Lipovo Brdo</item>
    </derivirana_varijabla>
  </DomainObject.Predmet.OstaliListFormatedWithAdress>
  <DomainObject.Predmet.OstaliListFormatedWithAdressOIB>
    <izvorni_sadrzaj>
      <item>MIRO MAROVIĆ, OIB 78264532011, Lipovo Brdo 4, 43000 Lipovo Brdo</item>
    </izvorni_sadrzaj>
    <derivirana_varijabla naziv="DomainObject.Predmet.OstaliListFormatedWithAdressOIB_1">
      <item>MIRO MAROVIĆ, OIB 78264532011, Lipovo Brdo 4, 43000 Lipovo Brdo</item>
    </derivirana_varijabla>
  </DomainObject.Predmet.OstaliListFormatedWithAdressOIB>
  <DomainObject.Predmet.OstaliListNazivFormated>
    <izvorni_sadrzaj>
      <item>MIRO MAROVIĆ</item>
    </izvorni_sadrzaj>
    <derivirana_varijabla naziv="DomainObject.Predmet.OstaliListNazivFormated_1">
      <item>MIRO MAROVIĆ</item>
    </derivirana_varijabla>
  </DomainObject.Predmet.OstaliListNazivFormated>
  <DomainObject.Predmet.OstaliListNazivFormatedOIB>
    <izvorni_sadrzaj>
      <item>MIRO MAROVIĆ, OIB 78264532011</item>
    </izvorni_sadrzaj>
    <derivirana_varijabla naziv="DomainObject.Predmet.OstaliListNazivFormatedOIB_1">
      <item>MIRO MAROVIĆ, OIB 78264532011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prosinca 2022.</izvorni_sadrzaj>
    <derivirana_varijabla naziv="DomainObject.Datum_1">13. prosinca 2022.</derivirana_varijabla>
  </DomainObject.Datum>
  <DomainObject.PoslovniBrojDokumenta>
    <izvorni_sadrzaj>St-267/2022-12</izvorni_sadrzaj>
    <derivirana_varijabla naziv="DomainObject.PoslovniBrojDokumenta_1">St-267/2022-12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MAROVIĆ jednostavno društvo s ograničenom odgovornošću za usluge, trgovinu i proizvodnju</izvorni_sadrzaj>
    <derivirana_varijabla naziv="DomainObject.Predmet.ProtustrankaIDrugi_1">MAROVIĆ jednostavno društvo s ograničenom odgovornošću za usluge, trgovinu i proizvodnju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MAROVIĆ jednostavno društvo s ograničenom odgovornošću za usluge, trgovinu i proizvodnju, OIB 21643107646, Lipovo Brdo 4, 43000 Lipovo Brdo</izvorni_sadrzaj>
    <derivirana_varijabla naziv="DomainObject.Predmet.ProtustrankaIDrugiAdressOIB_1">MAROVIĆ jednostavno društvo s ograničenom odgovornošću za usluge, trgovinu i proizvodnju, OIB 21643107646, Lipovo Brdo 4, 43000 Lipovo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MAROVIĆ jednostavno društvo s ograničenom odgovornošću za usluge, trgovinu i proizvodnju</item>
      <item>Financijska agencija, RC Zagreb, Podružnica Bjelovar</item>
      <item>MIRO MAROVIĆ</item>
    </izvorni_sadrzaj>
    <derivirana_varijabla naziv="DomainObject.Predmet.SudioniciListNaziv_1">
      <item>MAROVIĆ jednostavno društvo s ograničenom odgovornošću za usluge, trgovinu i proizvodnju</item>
      <item>Financijska agencija, RC Zagreb, Podružnica Bjelovar</item>
      <item>MIRO MAROVIĆ</item>
    </derivirana_varijabla>
  </DomainObject.Predmet.SudioniciListNaziv>
  <DomainObject.Predmet.SudioniciListAdressOIB>
    <izvorni_sadrzaj>
      <item>MAROVIĆ jednostavno društvo s ograničenom odgovornošću za usluge, trgovinu i proizvodnju, OIB 21643107646, Lipovo Brdo 4,43000 Lipovo Brdo</item>
      <item>Financijska agencija, RC Zagreb, Podružnica Bjelovar, OIB 85821130368, F.SUPILA 4,43000 Bjelovar</item>
      <item>MIRO MAROVIĆ, OIB 78264532011, Lipovo Brdo 4,43000 Lipovo Brdo</item>
    </izvorni_sadrzaj>
    <derivirana_varijabla naziv="DomainObject.Predmet.SudioniciListAdressOIB_1">
      <item>MAROVIĆ jednostavno društvo s ograničenom odgovornošću za usluge, trgovinu i proizvodnju, OIB 21643107646, Lipovo Brdo 4,43000 Lipovo Brdo</item>
      <item>Financijska agencija, RC Zagreb, Podružnica Bjelovar, OIB 85821130368, F.SUPILA 4,43000 Bjelovar</item>
      <item>MIRO MAROVIĆ, OIB 78264532011, Lipovo Brdo 4,43000 Lipovo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21643107646</item>
      <item>, OIB 85821130368</item>
      <item>, OIB 78264532011</item>
    </izvorni_sadrzaj>
    <derivirana_varijabla naziv="DomainObject.Predmet.SudioniciListNazivOIB_1">
      <item>, OIB 21643107646</item>
      <item>, OIB 85821130368</item>
      <item>, OIB 78264532011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2022.</izvorni_sadrzaj>
    <derivirana_varijabla naziv="DomainObject.Predmet.DatumPocetkaProcesa_1">24.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173</properties:Words>
  <properties:Characters>951</properties:Characters>
  <properties:Lines>40</properties:Lines>
  <properties:Paragraphs>18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2022-12-12T12:01:00Z</dcterms:created>
  <dc:creator>Suzana Sabljić</dc:creator>
  <cp:lastModifiedBy>Suzana Sabljić</cp:lastModifiedBy>
  <cp:lastPrinted>2022-05-18T12:15:00Z</cp:lastPrinted>
  <dcterms:modified xmlns:xsi="http://www.w3.org/2001/XMLSchema-instance" xsi:type="dcterms:W3CDTF">2022-12-13T08:42:00Z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St-267/2022-12 / Zapisnik - Ročište radi izjašnjenja o prijedlogu za otvaranje steč.post (St-267-2022-.docx)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